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364EF2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64EF2">
              <w:rPr>
                <w:b/>
                <w:sz w:val="26"/>
                <w:szCs w:val="26"/>
                <w:lang w:val="en-US"/>
              </w:rPr>
              <w:t>203C_144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364EF2" w:rsidRDefault="00D05FAD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364EF2">
              <w:rPr>
                <w:b/>
                <w:sz w:val="26"/>
                <w:szCs w:val="26"/>
                <w:lang w:val="en-US"/>
              </w:rPr>
              <w:t>2123590</w:t>
            </w:r>
            <w:r w:rsidR="00C44B8B" w:rsidRPr="00364EF2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EB0C07" w:rsidRPr="00EB0C07">
        <w:rPr>
          <w:b/>
          <w:sz w:val="26"/>
          <w:szCs w:val="26"/>
        </w:rPr>
        <w:t>(</w:t>
      </w:r>
      <w:r w:rsidR="00D05FAD" w:rsidRPr="0068423D">
        <w:rPr>
          <w:b/>
          <w:sz w:val="26"/>
          <w:szCs w:val="26"/>
        </w:rPr>
        <w:t xml:space="preserve">Кронштейн КС1 </w:t>
      </w:r>
      <w:r w:rsidR="00F453DB" w:rsidRPr="00F453DB">
        <w:rPr>
          <w:b/>
          <w:sz w:val="26"/>
          <w:szCs w:val="26"/>
        </w:rPr>
        <w:t>3.407.1-136.22.01</w:t>
      </w:r>
      <w:r w:rsidR="00EB0C07" w:rsidRPr="00EB0C07">
        <w:rPr>
          <w:b/>
          <w:sz w:val="26"/>
          <w:szCs w:val="26"/>
        </w:rPr>
        <w:t>)</w:t>
      </w:r>
      <w:r w:rsidR="008C1852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8C1852">
        <w:rPr>
          <w:b/>
          <w:sz w:val="26"/>
          <w:szCs w:val="26"/>
          <w:u w:val="single"/>
        </w:rPr>
        <w:t>203</w:t>
      </w:r>
      <w:r w:rsidR="00F115B9" w:rsidRPr="008C1852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68423D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1759FB">
        <w:rPr>
          <w:sz w:val="24"/>
          <w:szCs w:val="24"/>
        </w:rPr>
        <w:t>требованиям</w:t>
      </w:r>
      <w:r w:rsidR="0068423D">
        <w:rPr>
          <w:sz w:val="24"/>
          <w:szCs w:val="24"/>
        </w:rPr>
        <w:t xml:space="preserve"> </w:t>
      </w:r>
      <w:r w:rsidR="0068423D" w:rsidRPr="0068423D">
        <w:rPr>
          <w:sz w:val="24"/>
          <w:szCs w:val="24"/>
        </w:rPr>
        <w:t>Т</w:t>
      </w:r>
      <w:bookmarkStart w:id="1" w:name="Поле4"/>
      <w:r w:rsidR="00D05FAD" w:rsidRPr="0068423D">
        <w:rPr>
          <w:sz w:val="24"/>
          <w:szCs w:val="24"/>
        </w:rPr>
        <w:t>ипового проекта 3.407.1-136</w:t>
      </w:r>
      <w:r w:rsidR="0073431B" w:rsidRPr="0068423D">
        <w:rPr>
          <w:sz w:val="24"/>
          <w:szCs w:val="24"/>
        </w:rPr>
        <w:t>.</w:t>
      </w:r>
      <w:bookmarkEnd w:id="1"/>
      <w:r w:rsidR="00F57E3B" w:rsidRPr="0068423D">
        <w:rPr>
          <w:sz w:val="24"/>
          <w:szCs w:val="24"/>
        </w:rPr>
        <w:t>22.01.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C1852" w:rsidRDefault="008C1852" w:rsidP="008C18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8C1852" w:rsidRDefault="008C1852" w:rsidP="008C185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8C1852" w:rsidRDefault="008C1852" w:rsidP="008C185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8C1852" w:rsidRDefault="008C1852" w:rsidP="008C185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8C1852" w:rsidRDefault="008C1852" w:rsidP="008C185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C1852" w:rsidRDefault="008C1852" w:rsidP="008C185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8C1852" w:rsidRDefault="008C1852" w:rsidP="008C185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C1852" w:rsidRDefault="008C1852" w:rsidP="008C185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8C1852" w:rsidRDefault="008C1852" w:rsidP="008C185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8C1852" w:rsidRDefault="008C1852" w:rsidP="008C185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8C1852" w:rsidRDefault="008C1852" w:rsidP="008C185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8C1852" w:rsidRDefault="008C1852" w:rsidP="008C185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C1852" w:rsidRDefault="008C1852" w:rsidP="008C1852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C1852" w:rsidRDefault="008C1852" w:rsidP="008C185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8C1852" w:rsidRDefault="008C1852" w:rsidP="008C185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68423D">
        <w:rPr>
          <w:sz w:val="24"/>
          <w:szCs w:val="24"/>
        </w:rPr>
        <w:t>Типового проекта 3.407.1-136.22.01</w:t>
      </w:r>
      <w:r>
        <w:rPr>
          <w:sz w:val="26"/>
          <w:szCs w:val="26"/>
        </w:rPr>
        <w:t>;</w:t>
      </w:r>
    </w:p>
    <w:p w:rsidR="008C1852" w:rsidRDefault="008C1852" w:rsidP="008C185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8C1852" w:rsidRDefault="008C1852" w:rsidP="008C185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8C1852" w:rsidRDefault="008C1852" w:rsidP="008C185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C1852" w:rsidRDefault="008C1852" w:rsidP="008C185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8C1852" w:rsidRDefault="008C1852" w:rsidP="008C18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C1852" w:rsidRDefault="008C1852" w:rsidP="008C1852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8C1852" w:rsidRDefault="008C1852" w:rsidP="008C18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8C1852" w:rsidRDefault="008C1852" w:rsidP="008C18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8C1852" w:rsidRDefault="008C1852" w:rsidP="008C18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C1852" w:rsidRDefault="008C1852" w:rsidP="008C18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8C1852" w:rsidRDefault="008C1852" w:rsidP="008C18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C1852" w:rsidRDefault="008C1852" w:rsidP="008C18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C1852" w:rsidRDefault="008C1852" w:rsidP="008C18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C1852" w:rsidRDefault="008C1852" w:rsidP="008C18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8C1852" w:rsidRDefault="008C1852" w:rsidP="008C18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C1852" w:rsidRDefault="008C1852" w:rsidP="008C18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8C1852" w:rsidRDefault="008C1852" w:rsidP="008C18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8C1852" w:rsidRDefault="008C1852" w:rsidP="008C18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8C1852" w:rsidRDefault="008C1852" w:rsidP="008C18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8C1852" w:rsidRDefault="008C1852" w:rsidP="008C18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8C1852" w:rsidRDefault="008C1852" w:rsidP="008C18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8C1852" w:rsidRDefault="008C1852" w:rsidP="008C18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8C1852" w:rsidRDefault="008C1852" w:rsidP="008C185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8C1852" w:rsidRDefault="008C1852" w:rsidP="008C185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8C1852" w:rsidRDefault="008C1852" w:rsidP="008C185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8C1852" w:rsidRDefault="008C1852" w:rsidP="008C18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8C1852" w:rsidRDefault="008C1852" w:rsidP="008C185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E74" w:rsidRDefault="00BD2E74">
      <w:r>
        <w:separator/>
      </w:r>
    </w:p>
  </w:endnote>
  <w:endnote w:type="continuationSeparator" w:id="0">
    <w:p w:rsidR="00BD2E74" w:rsidRDefault="00BD2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E74" w:rsidRDefault="00BD2E74">
      <w:r>
        <w:separator/>
      </w:r>
    </w:p>
  </w:footnote>
  <w:footnote w:type="continuationSeparator" w:id="0">
    <w:p w:rsidR="00BD2E74" w:rsidRDefault="00BD2E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91E6C77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FAD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6411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2894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D5A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4EF2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411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423D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300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4632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23ED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1852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643A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4BF8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2E74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0E9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5FA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0C07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1FEC"/>
    <w:rsid w:val="00F3335E"/>
    <w:rsid w:val="00F364EA"/>
    <w:rsid w:val="00F37973"/>
    <w:rsid w:val="00F41EEA"/>
    <w:rsid w:val="00F42C84"/>
    <w:rsid w:val="00F4441B"/>
    <w:rsid w:val="00F453DB"/>
    <w:rsid w:val="00F46DCA"/>
    <w:rsid w:val="00F46FBB"/>
    <w:rsid w:val="00F525F8"/>
    <w:rsid w:val="00F54E4F"/>
    <w:rsid w:val="00F57E3B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7707CE8-EC1E-4AFE-A2BB-E820E87B0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616AB8-DE79-4D79-8CFF-67FAC205F267}"/>
</file>

<file path=customXml/itemProps2.xml><?xml version="1.0" encoding="utf-8"?>
<ds:datastoreItem xmlns:ds="http://schemas.openxmlformats.org/officeDocument/2006/customXml" ds:itemID="{617E5E44-0414-4D1D-892F-3370FBFFA392}"/>
</file>

<file path=customXml/itemProps3.xml><?xml version="1.0" encoding="utf-8"?>
<ds:datastoreItem xmlns:ds="http://schemas.openxmlformats.org/officeDocument/2006/customXml" ds:itemID="{24716BB5-A705-4E01-A898-6D26A676189B}"/>
</file>

<file path=customXml/itemProps4.xml><?xml version="1.0" encoding="utf-8"?>
<ds:datastoreItem xmlns:ds="http://schemas.openxmlformats.org/officeDocument/2006/customXml" ds:itemID="{96718282-BE89-4535-90B9-8277B7B664CC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26</TotalTime>
  <Pages>1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10</cp:revision>
  <cp:lastPrinted>2010-09-30T13:29:00Z</cp:lastPrinted>
  <dcterms:created xsi:type="dcterms:W3CDTF">2015-05-14T07:24:00Z</dcterms:created>
  <dcterms:modified xsi:type="dcterms:W3CDTF">2015-09-25T06:48:00Z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